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FFA246" w14:textId="77777777" w:rsidR="00A521A9" w:rsidRDefault="00A521A9" w:rsidP="00A52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JONSON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53014679" w14:textId="77777777" w:rsidR="00A521A9" w:rsidRDefault="00A521A9" w:rsidP="00A52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Hales, Norfolk. Husbandman.</w:t>
      </w:r>
    </w:p>
    <w:p w14:paraId="72F97149" w14:textId="77777777" w:rsidR="00A521A9" w:rsidRDefault="00A521A9" w:rsidP="00A521A9">
      <w:pPr>
        <w:rPr>
          <w:rFonts w:ascii="Times New Roman" w:hAnsi="Times New Roman" w:cs="Times New Roman"/>
        </w:rPr>
      </w:pPr>
    </w:p>
    <w:p w14:paraId="667BFBD9" w14:textId="77777777" w:rsidR="00A521A9" w:rsidRDefault="00A521A9" w:rsidP="00A521A9">
      <w:pPr>
        <w:rPr>
          <w:rFonts w:ascii="Times New Roman" w:hAnsi="Times New Roman" w:cs="Times New Roman"/>
        </w:rPr>
      </w:pPr>
    </w:p>
    <w:p w14:paraId="3D799743" w14:textId="77777777" w:rsidR="00A521A9" w:rsidRDefault="00A521A9" w:rsidP="00A521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Neuport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William </w:t>
      </w:r>
      <w:proofErr w:type="spellStart"/>
      <w:r>
        <w:rPr>
          <w:rFonts w:ascii="Times New Roman" w:hAnsi="Times New Roman" w:cs="Times New Roman"/>
        </w:rPr>
        <w:t>Geddyng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Lackford</w:t>
      </w:r>
      <w:proofErr w:type="spellEnd"/>
      <w:r>
        <w:rPr>
          <w:rFonts w:ascii="Times New Roman" w:hAnsi="Times New Roman" w:cs="Times New Roman"/>
        </w:rPr>
        <w:t xml:space="preserve">, Suffolk(q.v.), Robert Yarmouth of </w:t>
      </w:r>
      <w:proofErr w:type="spellStart"/>
      <w:r>
        <w:rPr>
          <w:rFonts w:ascii="Times New Roman" w:hAnsi="Times New Roman" w:cs="Times New Roman"/>
        </w:rPr>
        <w:t>Heckingham</w:t>
      </w:r>
      <w:proofErr w:type="spellEnd"/>
      <w:r>
        <w:rPr>
          <w:rFonts w:ascii="Times New Roman" w:hAnsi="Times New Roman" w:cs="Times New Roman"/>
        </w:rPr>
        <w:t xml:space="preserve">, Norfolk(q.v.), John </w:t>
      </w:r>
      <w:proofErr w:type="spellStart"/>
      <w:r>
        <w:rPr>
          <w:rFonts w:ascii="Times New Roman" w:hAnsi="Times New Roman" w:cs="Times New Roman"/>
        </w:rPr>
        <w:t>Goodwyn</w:t>
      </w:r>
      <w:proofErr w:type="spellEnd"/>
      <w:r>
        <w:rPr>
          <w:rFonts w:ascii="Times New Roman" w:hAnsi="Times New Roman" w:cs="Times New Roman"/>
        </w:rPr>
        <w:t xml:space="preserve"> of Hales(q.v.) and John </w:t>
      </w:r>
      <w:proofErr w:type="spellStart"/>
      <w:r>
        <w:rPr>
          <w:rFonts w:ascii="Times New Roman" w:hAnsi="Times New Roman" w:cs="Times New Roman"/>
        </w:rPr>
        <w:t>Meke</w:t>
      </w:r>
      <w:proofErr w:type="spellEnd"/>
      <w:r>
        <w:rPr>
          <w:rFonts w:ascii="Times New Roman" w:hAnsi="Times New Roman" w:cs="Times New Roman"/>
        </w:rPr>
        <w:t xml:space="preserve"> of Hales(q.v.).</w:t>
      </w:r>
    </w:p>
    <w:p w14:paraId="7CACC099" w14:textId="77777777" w:rsidR="00A521A9" w:rsidRDefault="00A521A9" w:rsidP="00A521A9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0A65B6EE" w14:textId="77777777" w:rsidR="00A521A9" w:rsidRDefault="00A521A9" w:rsidP="00A521A9">
      <w:pPr>
        <w:rPr>
          <w:rFonts w:ascii="Times New Roman" w:hAnsi="Times New Roman" w:cs="Times New Roman"/>
        </w:rPr>
      </w:pPr>
    </w:p>
    <w:p w14:paraId="7B2779FC" w14:textId="77777777" w:rsidR="00A521A9" w:rsidRDefault="00A521A9" w:rsidP="00A521A9">
      <w:pPr>
        <w:rPr>
          <w:rFonts w:ascii="Times New Roman" w:hAnsi="Times New Roman" w:cs="Times New Roman"/>
        </w:rPr>
      </w:pPr>
    </w:p>
    <w:p w14:paraId="347FBB39" w14:textId="77777777" w:rsidR="00A521A9" w:rsidRDefault="00A521A9" w:rsidP="00A521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July 2018</w:t>
      </w:r>
    </w:p>
    <w:p w14:paraId="1A06BB56" w14:textId="77777777" w:rsidR="006B2F86" w:rsidRPr="00E71FC3" w:rsidRDefault="00A521A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F649D2" w14:textId="77777777" w:rsidR="00A521A9" w:rsidRDefault="00A521A9" w:rsidP="00E71FC3">
      <w:r>
        <w:separator/>
      </w:r>
    </w:p>
  </w:endnote>
  <w:endnote w:type="continuationSeparator" w:id="0">
    <w:p w14:paraId="5916F691" w14:textId="77777777" w:rsidR="00A521A9" w:rsidRDefault="00A521A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41561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4D94EF" w14:textId="77777777" w:rsidR="00A521A9" w:rsidRDefault="00A521A9" w:rsidP="00E71FC3">
      <w:r>
        <w:separator/>
      </w:r>
    </w:p>
  </w:footnote>
  <w:footnote w:type="continuationSeparator" w:id="0">
    <w:p w14:paraId="63895A25" w14:textId="77777777" w:rsidR="00A521A9" w:rsidRDefault="00A521A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1A9"/>
    <w:rsid w:val="001A7C09"/>
    <w:rsid w:val="00577BD5"/>
    <w:rsid w:val="00656CBA"/>
    <w:rsid w:val="006A1F77"/>
    <w:rsid w:val="00733BE7"/>
    <w:rsid w:val="00A521A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26847"/>
  <w15:chartTrackingRefBased/>
  <w15:docId w15:val="{D21FB1F0-EADF-4ED8-A43B-FA62AD253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1A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521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2018-08-01T20:03:00Z</dcterms:created>
  <dcterms:modified xsi:type="dcterms:W3CDTF">2018-08-01T20:04:00Z</dcterms:modified>
</cp:coreProperties>
</file>